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92227">
        <w:rPr>
          <w:rFonts w:cs="Arial"/>
          <w:b/>
          <w:caps/>
          <w:sz w:val="28"/>
          <w:szCs w:val="28"/>
        </w:rPr>
        <w:t>12</w:t>
      </w:r>
      <w:r w:rsidR="007A4BF0">
        <w:rPr>
          <w:rFonts w:cs="Arial"/>
          <w:b/>
          <w:caps/>
          <w:sz w:val="28"/>
          <w:szCs w:val="28"/>
        </w:rPr>
        <w:t>51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A4BF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A4BF0">
              <w:rPr>
                <w:rFonts w:cs="Arial"/>
                <w:sz w:val="20"/>
                <w:szCs w:val="20"/>
              </w:rPr>
              <w:t>Solicita que sejam tomadas as providências cabíveis quanto à possibilidade da implantação do botão de emergência nas creches e escolas municipais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A92227" w:rsidRDefault="00A92227" w:rsidP="00A92227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7A4BF0" w:rsidRDefault="007A4BF0" w:rsidP="007A4BF0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A92227" w:rsidRDefault="003A77BE" w:rsidP="007A4BF0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bookmarkStart w:id="0" w:name="_GoBack"/>
      <w:bookmarkEnd w:id="0"/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providências cabíveis </w:t>
      </w:r>
      <w:r w:rsidR="007A4BF0" w:rsidRPr="007A4BF0">
        <w:rPr>
          <w:rFonts w:cs="Arial"/>
        </w:rPr>
        <w:t>quanto à possibilidade da implantação do botão de emergência nas creches e escolas municipais de Jacareí.</w:t>
      </w:r>
    </w:p>
    <w:p w:rsidR="007A4BF0" w:rsidRDefault="007A4BF0" w:rsidP="007A4BF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Recentemente tivemos notícias de ataques a recintos acima citados, sendo que um deles foi em uma creche de Saudades (Santa Catarina) e outro no</w:t>
      </w:r>
      <w:r>
        <w:rPr>
          <w:rFonts w:cs="Arial"/>
        </w:rPr>
        <w:t xml:space="preserve">s Estados Unidos da América, no estado de </w:t>
      </w:r>
      <w:proofErr w:type="spellStart"/>
      <w:r>
        <w:rPr>
          <w:rFonts w:cs="Arial"/>
        </w:rPr>
        <w:t>Idaho</w:t>
      </w:r>
      <w:proofErr w:type="spellEnd"/>
      <w:r>
        <w:rPr>
          <w:rFonts w:cs="Arial"/>
        </w:rPr>
        <w:t xml:space="preserve">, </w:t>
      </w:r>
      <w:r>
        <w:rPr>
          <w:rFonts w:cs="Arial"/>
        </w:rPr>
        <w:t xml:space="preserve">na </w:t>
      </w:r>
      <w:proofErr w:type="spellStart"/>
      <w:r>
        <w:rPr>
          <w:rFonts w:cs="Arial"/>
        </w:rPr>
        <w:t>Rigby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Middle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School</w:t>
      </w:r>
      <w:proofErr w:type="spellEnd"/>
      <w:r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92227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92227" w:rsidRPr="005D429C" w:rsidRDefault="00A92227" w:rsidP="00A92227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A92227" w:rsidRPr="005D429C" w:rsidRDefault="00A92227" w:rsidP="00A92227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A92227" w:rsidRDefault="00A92227" w:rsidP="00A9222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7E3" w:rsidRDefault="008007E3">
      <w:r>
        <w:separator/>
      </w:r>
    </w:p>
  </w:endnote>
  <w:endnote w:type="continuationSeparator" w:id="0">
    <w:p w:rsidR="008007E3" w:rsidRDefault="00800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7E3" w:rsidRDefault="008007E3">
      <w:r>
        <w:separator/>
      </w:r>
    </w:p>
  </w:footnote>
  <w:footnote w:type="continuationSeparator" w:id="0">
    <w:p w:rsidR="008007E3" w:rsidRDefault="00800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922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9222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5706B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70B7B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16783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4BF0"/>
    <w:rsid w:val="007D39FD"/>
    <w:rsid w:val="007E3F69"/>
    <w:rsid w:val="007F75CA"/>
    <w:rsid w:val="008007E3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227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CEA7-6B7A-48A9-87A8-3F71CA72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2021-05-10T14:52:00Z</dcterms:created>
  <dcterms:modified xsi:type="dcterms:W3CDTF">2021-05-10T14:56:00Z</dcterms:modified>
</cp:coreProperties>
</file>